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B688A">
        <w:rPr>
          <w:rFonts w:cs="Arial"/>
          <w:b/>
          <w:caps/>
          <w:sz w:val="28"/>
          <w:szCs w:val="28"/>
        </w:rPr>
        <w:t>309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DE0997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E0997">
              <w:rPr>
                <w:rFonts w:cs="Arial"/>
                <w:sz w:val="20"/>
                <w:szCs w:val="20"/>
              </w:rPr>
              <w:t>À EDP, solicitando a poda de árvore cujos galhos se entrelaçam à fiação da rede de energia elétrica na Estrada do Bairro Lagoa Azul,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DE0997" w:rsidRPr="00DE0997">
        <w:rPr>
          <w:rFonts w:cs="Arial"/>
        </w:rPr>
        <w:t>à EDP solicitando a poda de árvore cujos galhos se entrelaçam à fiação da rede de energia elétrica na Estrada do Bairro Lagoa Azul, em Jacareí.</w:t>
      </w:r>
    </w:p>
    <w:p w:rsidR="00DE0997" w:rsidRDefault="00DE0997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DE0997" w:rsidRPr="00DE0997">
        <w:rPr>
          <w:rFonts w:cs="Arial"/>
        </w:rPr>
        <w:t>concessionária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DE0997" w:rsidRDefault="00700086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DE0997">
        <w:rPr>
          <w:rFonts w:cs="Arial"/>
        </w:rPr>
        <w:t>26 de agosto de 2020.</w:t>
      </w:r>
    </w:p>
    <w:p w:rsidR="00DE0997" w:rsidRDefault="00DE099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0997" w:rsidRDefault="00DE099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0997" w:rsidRPr="005D429C" w:rsidRDefault="00DE0997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DE0997" w:rsidRDefault="00DE0997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DEM</w:t>
      </w:r>
    </w:p>
    <w:p w:rsidR="00DE0997" w:rsidRDefault="00DE0997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DE0997" w:rsidRPr="00F17248" w:rsidRDefault="00DE0997" w:rsidP="00DE0997">
      <w:pPr>
        <w:pStyle w:val="Pr-Fotos"/>
      </w:pPr>
      <w:bookmarkStart w:id="0" w:name="_GoBack"/>
      <w:r>
        <w:rPr>
          <w:noProof/>
          <w:lang w:eastAsia="ja-JP"/>
        </w:rPr>
        <w:lastRenderedPageBreak/>
        <w:drawing>
          <wp:inline distT="0" distB="0" distL="0" distR="0" wp14:anchorId="6D7C97C9">
            <wp:extent cx="5760720" cy="32385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DE0997" w:rsidRPr="00F1724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8FA" w:rsidRDefault="004D68FA">
      <w:r>
        <w:separator/>
      </w:r>
    </w:p>
  </w:endnote>
  <w:endnote w:type="continuationSeparator" w:id="0">
    <w:p w:rsidR="004D68FA" w:rsidRDefault="004D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8FA" w:rsidRDefault="004D68FA">
      <w:r>
        <w:separator/>
      </w:r>
    </w:p>
  </w:footnote>
  <w:footnote w:type="continuationSeparator" w:id="0">
    <w:p w:rsidR="004D68FA" w:rsidRDefault="004D6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D11D60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E0997">
      <w:rPr>
        <w:rFonts w:cs="Arial"/>
        <w:b/>
        <w:sz w:val="20"/>
        <w:szCs w:val="20"/>
        <w:u w:val="single"/>
      </w:rPr>
      <w:t>309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DE0997" w:rsidRPr="00DE0997">
      <w:rPr>
        <w:rFonts w:cs="Arial"/>
        <w:b/>
        <w:sz w:val="20"/>
        <w:szCs w:val="20"/>
        <w:u w:val="single"/>
      </w:rPr>
      <w:t xml:space="preserve"> - Vereador Valmir do Parque Meia Lua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F0AB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F0AB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0997" w:rsidRPr="00317C1A" w:rsidRDefault="00DE0997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B0D8D"/>
    <w:rsid w:val="004B688A"/>
    <w:rsid w:val="004C2C30"/>
    <w:rsid w:val="004C6C78"/>
    <w:rsid w:val="004D68FA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48F6"/>
    <w:rsid w:val="00DE0997"/>
    <w:rsid w:val="00DE50DD"/>
    <w:rsid w:val="00DF0AB4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B487A-92FF-4B28-A109-DFEF0EE88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2020-08-24T11:16:00Z</cp:lastPrinted>
  <dcterms:created xsi:type="dcterms:W3CDTF">2020-08-24T11:16:00Z</dcterms:created>
  <dcterms:modified xsi:type="dcterms:W3CDTF">2020-08-24T11:17:00Z</dcterms:modified>
</cp:coreProperties>
</file>